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7F" w:rsidRPr="006F67CB" w:rsidRDefault="0097577F" w:rsidP="006F67CB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6345B6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Подаци о наставном особљу</w:t>
      </w: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  <w:sectPr w:rsidR="0097577F" w:rsidSect="00C53008"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  <w:sectPr w:rsidR="0097577F" w:rsidSect="00C53008">
          <w:type w:val="continuous"/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Default="0097577F" w:rsidP="006F67CB">
      <w:pPr>
        <w:pStyle w:val="ListParagraph"/>
        <w:spacing w:after="0" w:line="240" w:lineRule="auto"/>
        <w:jc w:val="both"/>
        <w:rPr>
          <w:rFonts w:ascii="Times New Roman" w:hAnsi="Times New Roman" w:cs="Times New Roman"/>
        </w:rPr>
        <w:sectPr w:rsidR="0097577F" w:rsidSect="00C53008">
          <w:type w:val="continuous"/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др Милан Медаревић, редовни професор</w:t>
      </w: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F67CB">
        <w:rPr>
          <w:rFonts w:ascii="Times New Roman" w:hAnsi="Times New Roman" w:cs="Times New Roman"/>
        </w:rPr>
        <w:t>др Дамјан Пантић</w:t>
      </w:r>
      <w:r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</w:rPr>
        <w:t>редовни професор</w:t>
      </w: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др Милорад Јанић, ванредни професор</w:t>
      </w: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др Ненад Петровић, доцент</w:t>
      </w: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др Биљана Шљукић, доцент</w:t>
      </w: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F67CB">
        <w:rPr>
          <w:rFonts w:ascii="Times New Roman" w:hAnsi="Times New Roman" w:cs="Times New Roman"/>
        </w:rPr>
        <w:t>др Бранко Стајић, доцент</w:t>
      </w:r>
    </w:p>
    <w:p w:rsidR="0097577F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F67CB">
        <w:rPr>
          <w:rFonts w:ascii="Times New Roman" w:hAnsi="Times New Roman" w:cs="Times New Roman"/>
        </w:rPr>
        <w:t xml:space="preserve">др </w:t>
      </w:r>
      <w:r>
        <w:rPr>
          <w:rFonts w:ascii="Times New Roman" w:hAnsi="Times New Roman" w:cs="Times New Roman"/>
        </w:rPr>
        <w:t>Снежана Обрадовић, научни сарадник</w:t>
      </w:r>
    </w:p>
    <w:p w:rsidR="0097577F" w:rsidRPr="006F4A08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6F4A08">
        <w:rPr>
          <w:rFonts w:ascii="Times New Roman" w:hAnsi="Times New Roman" w:cs="Times New Roman"/>
          <w:lang w:val="ru-RU"/>
        </w:rPr>
        <w:t>мр Драгомир Грујовић, асистент, стр. сарадник</w:t>
      </w:r>
    </w:p>
    <w:p w:rsidR="0097577F" w:rsidRPr="00C53008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MsC Драган Борота, асистент</w:t>
      </w:r>
    </w:p>
    <w:p w:rsidR="0097577F" w:rsidRPr="006F67CB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MsC Марко Казимировић, асистент </w:t>
      </w: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  <w:sectPr w:rsidR="0097577F" w:rsidSect="00C53008">
          <w:type w:val="continuous"/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C53008">
      <w:pPr>
        <w:pStyle w:val="Heading1"/>
        <w:spacing w:before="0" w:line="240" w:lineRule="auto"/>
        <w:ind w:left="2160" w:firstLine="720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6345B6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 xml:space="preserve">Подаци о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 xml:space="preserve"> не</w:t>
      </w:r>
      <w:r w:rsidRPr="006345B6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наставном особљу</w:t>
      </w:r>
    </w:p>
    <w:p w:rsidR="0097577F" w:rsidRDefault="0097577F" w:rsidP="00C53008">
      <w:pPr>
        <w:rPr>
          <w:lang w:val="ru-RU"/>
        </w:rPr>
      </w:pPr>
    </w:p>
    <w:p w:rsidR="0097577F" w:rsidRDefault="0097577F" w:rsidP="00C5300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3008">
        <w:rPr>
          <w:rFonts w:ascii="Times New Roman" w:hAnsi="Times New Roman" w:cs="Times New Roman"/>
        </w:rPr>
        <w:t xml:space="preserve">Биљана Пешић, стр. </w:t>
      </w:r>
      <w:r>
        <w:rPr>
          <w:rFonts w:ascii="Times New Roman" w:hAnsi="Times New Roman" w:cs="Times New Roman"/>
        </w:rPr>
        <w:t>с</w:t>
      </w:r>
      <w:r w:rsidRPr="00C53008">
        <w:rPr>
          <w:rFonts w:ascii="Times New Roman" w:hAnsi="Times New Roman" w:cs="Times New Roman"/>
        </w:rPr>
        <w:t>арадник</w:t>
      </w:r>
    </w:p>
    <w:p w:rsidR="0097577F" w:rsidRDefault="0097577F" w:rsidP="00C5300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Јасмина Вучетић</w:t>
      </w:r>
      <w:r w:rsidRPr="00C53008">
        <w:rPr>
          <w:rFonts w:ascii="Times New Roman" w:hAnsi="Times New Roman" w:cs="Times New Roman"/>
        </w:rPr>
        <w:t xml:space="preserve">, стр. </w:t>
      </w:r>
      <w:r>
        <w:rPr>
          <w:rFonts w:ascii="Times New Roman" w:hAnsi="Times New Roman" w:cs="Times New Roman"/>
          <w:lang w:val="sr-Cyrl-CS"/>
        </w:rPr>
        <w:t>с</w:t>
      </w:r>
      <w:r w:rsidRPr="00C53008">
        <w:rPr>
          <w:rFonts w:ascii="Times New Roman" w:hAnsi="Times New Roman" w:cs="Times New Roman"/>
        </w:rPr>
        <w:t>арадник</w:t>
      </w:r>
    </w:p>
    <w:p w:rsidR="0097577F" w:rsidRDefault="0097577F" w:rsidP="00C5300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Latn-CS"/>
        </w:rPr>
        <w:t xml:space="preserve">Бранко Мишић, </w:t>
      </w:r>
      <w:r>
        <w:rPr>
          <w:rFonts w:ascii="Times New Roman" w:hAnsi="Times New Roman" w:cs="Times New Roman"/>
          <w:lang w:val="sr-Cyrl-CS"/>
        </w:rPr>
        <w:t>лаборант</w:t>
      </w: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7577F" w:rsidRPr="006F67CB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sectPr w:rsidR="0097577F" w:rsidRPr="006F67CB" w:rsidSect="00C53008">
      <w:type w:val="continuous"/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1DFA39B0"/>
    <w:multiLevelType w:val="hybridMultilevel"/>
    <w:tmpl w:val="97286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665C136E"/>
    <w:multiLevelType w:val="hybridMultilevel"/>
    <w:tmpl w:val="DF847EA4"/>
    <w:lvl w:ilvl="0" w:tplc="CB0C2D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E1010"/>
    <w:multiLevelType w:val="hybridMultilevel"/>
    <w:tmpl w:val="5D6E9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1371C15"/>
    <w:multiLevelType w:val="hybridMultilevel"/>
    <w:tmpl w:val="03366A6E"/>
    <w:lvl w:ilvl="0" w:tplc="CB0C2D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2"/>
  </w:num>
  <w:num w:numId="3">
    <w:abstractNumId w:val="2"/>
  </w:num>
  <w:num w:numId="4">
    <w:abstractNumId w:val="3"/>
  </w:num>
  <w:num w:numId="5">
    <w:abstractNumId w:val="12"/>
  </w:num>
  <w:num w:numId="6">
    <w:abstractNumId w:val="14"/>
  </w:num>
  <w:num w:numId="7">
    <w:abstractNumId w:val="15"/>
  </w:num>
  <w:num w:numId="8">
    <w:abstractNumId w:val="26"/>
  </w:num>
  <w:num w:numId="9">
    <w:abstractNumId w:val="16"/>
  </w:num>
  <w:num w:numId="10">
    <w:abstractNumId w:val="17"/>
  </w:num>
  <w:num w:numId="11">
    <w:abstractNumId w:val="20"/>
  </w:num>
  <w:num w:numId="12">
    <w:abstractNumId w:val="19"/>
  </w:num>
  <w:num w:numId="13">
    <w:abstractNumId w:val="0"/>
  </w:num>
  <w:num w:numId="14">
    <w:abstractNumId w:val="24"/>
  </w:num>
  <w:num w:numId="15">
    <w:abstractNumId w:val="8"/>
  </w:num>
  <w:num w:numId="16">
    <w:abstractNumId w:val="11"/>
  </w:num>
  <w:num w:numId="17">
    <w:abstractNumId w:val="1"/>
  </w:num>
  <w:num w:numId="18">
    <w:abstractNumId w:val="25"/>
  </w:num>
  <w:num w:numId="19">
    <w:abstractNumId w:val="6"/>
  </w:num>
  <w:num w:numId="20">
    <w:abstractNumId w:val="10"/>
  </w:num>
  <w:num w:numId="21">
    <w:abstractNumId w:val="7"/>
  </w:num>
  <w:num w:numId="22">
    <w:abstractNumId w:val="5"/>
  </w:num>
  <w:num w:numId="23">
    <w:abstractNumId w:val="13"/>
  </w:num>
  <w:num w:numId="24">
    <w:abstractNumId w:val="21"/>
  </w:num>
  <w:num w:numId="25">
    <w:abstractNumId w:val="4"/>
  </w:num>
  <w:num w:numId="26">
    <w:abstractNumId w:val="18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3EA"/>
    <w:rsid w:val="00036632"/>
    <w:rsid w:val="00046BFC"/>
    <w:rsid w:val="000642CC"/>
    <w:rsid w:val="000B318A"/>
    <w:rsid w:val="000D5306"/>
    <w:rsid w:val="000E238F"/>
    <w:rsid w:val="00191E11"/>
    <w:rsid w:val="001A4C7F"/>
    <w:rsid w:val="001B2759"/>
    <w:rsid w:val="001C18CF"/>
    <w:rsid w:val="00207B65"/>
    <w:rsid w:val="00220EDA"/>
    <w:rsid w:val="00277047"/>
    <w:rsid w:val="002A4133"/>
    <w:rsid w:val="002D10CB"/>
    <w:rsid w:val="00302ED3"/>
    <w:rsid w:val="00313292"/>
    <w:rsid w:val="00332E59"/>
    <w:rsid w:val="00340CCE"/>
    <w:rsid w:val="00361FC6"/>
    <w:rsid w:val="00366C14"/>
    <w:rsid w:val="003F6456"/>
    <w:rsid w:val="00430C64"/>
    <w:rsid w:val="00433BF8"/>
    <w:rsid w:val="0045757B"/>
    <w:rsid w:val="00471080"/>
    <w:rsid w:val="00493AE0"/>
    <w:rsid w:val="0049751D"/>
    <w:rsid w:val="004D0D24"/>
    <w:rsid w:val="004D0DA0"/>
    <w:rsid w:val="004E211B"/>
    <w:rsid w:val="005253A6"/>
    <w:rsid w:val="005517B4"/>
    <w:rsid w:val="005A2B7A"/>
    <w:rsid w:val="00606BE0"/>
    <w:rsid w:val="00615CC8"/>
    <w:rsid w:val="006345B6"/>
    <w:rsid w:val="00663CE7"/>
    <w:rsid w:val="0069307A"/>
    <w:rsid w:val="006A53EA"/>
    <w:rsid w:val="006F4A08"/>
    <w:rsid w:val="006F67CB"/>
    <w:rsid w:val="007331B3"/>
    <w:rsid w:val="0074116E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8192A"/>
    <w:rsid w:val="009410F8"/>
    <w:rsid w:val="0097577F"/>
    <w:rsid w:val="00983729"/>
    <w:rsid w:val="00995DE4"/>
    <w:rsid w:val="009A1EC3"/>
    <w:rsid w:val="009D5793"/>
    <w:rsid w:val="009D620E"/>
    <w:rsid w:val="009F1301"/>
    <w:rsid w:val="009F4A07"/>
    <w:rsid w:val="00A35463"/>
    <w:rsid w:val="00A94421"/>
    <w:rsid w:val="00AB0FC0"/>
    <w:rsid w:val="00AC33EF"/>
    <w:rsid w:val="00AC7FA3"/>
    <w:rsid w:val="00AF40B1"/>
    <w:rsid w:val="00B806EB"/>
    <w:rsid w:val="00B906EE"/>
    <w:rsid w:val="00BB10E8"/>
    <w:rsid w:val="00C144B1"/>
    <w:rsid w:val="00C26970"/>
    <w:rsid w:val="00C32115"/>
    <w:rsid w:val="00C34CD6"/>
    <w:rsid w:val="00C41CE0"/>
    <w:rsid w:val="00C53008"/>
    <w:rsid w:val="00C63618"/>
    <w:rsid w:val="00C77AC9"/>
    <w:rsid w:val="00C87E38"/>
    <w:rsid w:val="00C96165"/>
    <w:rsid w:val="00CE7AB9"/>
    <w:rsid w:val="00DF1E95"/>
    <w:rsid w:val="00E00A61"/>
    <w:rsid w:val="00E23166"/>
    <w:rsid w:val="00E35BFE"/>
    <w:rsid w:val="00E372E7"/>
    <w:rsid w:val="00E863C7"/>
    <w:rsid w:val="00F14DD3"/>
    <w:rsid w:val="00F44C75"/>
    <w:rsid w:val="00F560F4"/>
    <w:rsid w:val="00F9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E21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211B"/>
    <w:rPr>
      <w:rFonts w:ascii="Cambria" w:hAnsi="Cambria" w:cs="Cambria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4E211B"/>
  </w:style>
  <w:style w:type="paragraph" w:styleId="NormalWeb">
    <w:name w:val="Normal (Web)"/>
    <w:basedOn w:val="Normal"/>
    <w:uiPriority w:val="99"/>
    <w:semiHidden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3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72</Words>
  <Characters>412</Characters>
  <Application>Microsoft Office Outlook</Application>
  <DocSecurity>0</DocSecurity>
  <Lines>0</Lines>
  <Paragraphs>0</Paragraphs>
  <ScaleCrop>false</ScaleCrop>
  <Company>Sumarski fakultet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subject/>
  <dc:creator>Bojan Radic</dc:creator>
  <cp:keywords/>
  <dc:description/>
  <cp:lastModifiedBy>Биљана</cp:lastModifiedBy>
  <cp:revision>6</cp:revision>
  <cp:lastPrinted>2016-03-31T10:53:00Z</cp:lastPrinted>
  <dcterms:created xsi:type="dcterms:W3CDTF">2016-11-09T20:00:00Z</dcterms:created>
  <dcterms:modified xsi:type="dcterms:W3CDTF">2016-11-10T11:24:00Z</dcterms:modified>
</cp:coreProperties>
</file>